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FF9" w:rsidRPr="00020C48" w:rsidRDefault="00636FF9" w:rsidP="00D556EA">
      <w:pPr>
        <w:jc w:val="center"/>
        <w:rPr>
          <w:b/>
          <w:bCs/>
        </w:rPr>
      </w:pPr>
      <w:r w:rsidRPr="00020C48">
        <w:rPr>
          <w:b/>
          <w:bCs/>
        </w:rPr>
        <w:t xml:space="preserve">Отчет </w:t>
      </w:r>
    </w:p>
    <w:p w:rsidR="00636FF9" w:rsidRDefault="00636FF9" w:rsidP="00D556EA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бюджетного учреждения культуры </w:t>
      </w:r>
    </w:p>
    <w:p w:rsidR="00636FF9" w:rsidRDefault="00636FF9" w:rsidP="00D556EA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образования «Юкаменский район» </w:t>
      </w:r>
    </w:p>
    <w:p w:rsidR="00636FF9" w:rsidRDefault="00636FF9" w:rsidP="00D556EA">
      <w:pPr>
        <w:jc w:val="center"/>
        <w:rPr>
          <w:b/>
          <w:bCs/>
        </w:rPr>
      </w:pPr>
      <w:r w:rsidRPr="00020C48">
        <w:rPr>
          <w:b/>
          <w:bCs/>
        </w:rPr>
        <w:t>«Центр декоративно-прикладного искусства и ремесел»</w:t>
      </w:r>
    </w:p>
    <w:p w:rsidR="00636FF9" w:rsidRDefault="00636FF9" w:rsidP="00D556EA">
      <w:pPr>
        <w:jc w:val="center"/>
        <w:rPr>
          <w:b/>
          <w:bCs/>
        </w:rPr>
      </w:pPr>
      <w:r>
        <w:rPr>
          <w:b/>
          <w:bCs/>
        </w:rPr>
        <w:t>за март 2013 года.</w:t>
      </w:r>
    </w:p>
    <w:p w:rsidR="00636FF9" w:rsidRDefault="00636FF9"/>
    <w:p w:rsidR="00636FF9" w:rsidRDefault="00636FF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355.2pt;margin-top:13.5pt;width:112.5pt;height:150pt;z-index:-251662848;visibility:visible" wrapcoords="-144 0 -144 21492 21600 21492 21600 0 -144 0">
            <v:imagedata r:id="rId4" o:title=""/>
            <w10:wrap type="through"/>
          </v:shape>
        </w:pict>
      </w:r>
      <w:r>
        <w:t xml:space="preserve"> </w:t>
      </w:r>
    </w:p>
    <w:p w:rsidR="00636FF9" w:rsidRDefault="00636FF9" w:rsidP="006D1AAD">
      <w:pPr>
        <w:jc w:val="both"/>
        <w:rPr>
          <w:noProof/>
        </w:rPr>
      </w:pPr>
      <w:r>
        <w:rPr>
          <w:noProof/>
        </w:rPr>
        <w:pict>
          <v:shape id="Рисунок 2" o:spid="_x0000_s1027" type="#_x0000_t75" style="position:absolute;left:0;text-align:left;margin-left:-.3pt;margin-top:4.2pt;width:112.5pt;height:138.75pt;z-index:-251663872;visibility:visible" wrapcoords="-144 0 -144 21483 21600 21483 21600 0 -144 0">
            <v:imagedata r:id="rId5" o:title=""/>
            <w10:wrap type="through"/>
          </v:shape>
        </w:pict>
      </w:r>
      <w:r>
        <w:t xml:space="preserve">   На площади РДК «Октябрьский» 17 марта прошли проводы Зимы. Домом ремесел была организована выставка декоративно-прикладного искусства и ремесел. </w:t>
      </w:r>
      <w:r w:rsidRPr="00E64235">
        <w:t>На площади аппетитно пахло блинами</w:t>
      </w:r>
      <w:r>
        <w:t>, которые пекли сотрудники дома ремесел.</w:t>
      </w:r>
      <w:r w:rsidRPr="006D1AAD">
        <w:rPr>
          <w:noProof/>
        </w:rPr>
        <w:t xml:space="preserve"> </w:t>
      </w:r>
    </w:p>
    <w:p w:rsidR="00636FF9" w:rsidRDefault="00636FF9" w:rsidP="006D1AAD">
      <w:pPr>
        <w:jc w:val="both"/>
        <w:rPr>
          <w:noProof/>
        </w:rPr>
      </w:pPr>
      <w:r>
        <w:rPr>
          <w:noProof/>
        </w:rPr>
        <w:t xml:space="preserve">    Выступления </w:t>
      </w:r>
      <w:r w:rsidRPr="006D1AAD">
        <w:rPr>
          <w:noProof/>
        </w:rPr>
        <w:t>фольклорных коллективов, театрализованная концертно-игровая программа «Масленичный блинок», ярмарка изделий мастеров декоративно-прикладного искусства  - все это собрало на праздник немало гостей и жителей села.</w:t>
      </w:r>
      <w:r>
        <w:rPr>
          <w:noProof/>
        </w:rPr>
        <w:t xml:space="preserve">   </w:t>
      </w:r>
    </w:p>
    <w:p w:rsidR="00636FF9" w:rsidRDefault="00636FF9" w:rsidP="006D1AAD">
      <w:pPr>
        <w:jc w:val="both"/>
        <w:rPr>
          <w:noProof/>
        </w:rPr>
      </w:pPr>
    </w:p>
    <w:p w:rsidR="00636FF9" w:rsidRDefault="00636FF9" w:rsidP="006D1AAD">
      <w:pPr>
        <w:jc w:val="both"/>
        <w:rPr>
          <w:noProof/>
        </w:rPr>
      </w:pPr>
    </w:p>
    <w:p w:rsidR="00636FF9" w:rsidRDefault="00636FF9" w:rsidP="006D1AAD">
      <w:pPr>
        <w:jc w:val="both"/>
        <w:rPr>
          <w:noProof/>
        </w:rPr>
      </w:pPr>
    </w:p>
    <w:p w:rsidR="00636FF9" w:rsidRDefault="00636FF9" w:rsidP="006D1AAD">
      <w:pPr>
        <w:jc w:val="both"/>
        <w:rPr>
          <w:noProof/>
        </w:rPr>
      </w:pPr>
    </w:p>
    <w:p w:rsidR="00636FF9" w:rsidRDefault="00636FF9" w:rsidP="006D1AAD">
      <w:pPr>
        <w:jc w:val="both"/>
        <w:rPr>
          <w:noProof/>
        </w:rPr>
      </w:pPr>
      <w:r>
        <w:rPr>
          <w:noProof/>
        </w:rPr>
        <w:pict>
          <v:shape id="Рисунок 4" o:spid="_x0000_s1028" type="#_x0000_t75" style="position:absolute;left:0;text-align:left;margin-left:-.3pt;margin-top:3.3pt;width:195pt;height:146.25pt;z-index:-251661824;visibility:visible" wrapcoords="-83 0 -83 21489 21600 21489 21600 0 -83 0">
            <v:imagedata r:id="rId6" o:title=""/>
            <w10:wrap type="through"/>
          </v:shape>
        </w:pict>
      </w:r>
      <w:r>
        <w:rPr>
          <w:noProof/>
        </w:rPr>
        <w:t xml:space="preserve">      14 марта – своим мастерством удивили мастера Дома ремесел жителей, гостей села Юкаменское. В выставочном зале дома ремесел была организована выставка «Рукотворный мир» мастеров-надомников Кутявина Виктора Вениаминовича, Баженовой Зинаиды Григорьевны, Чувашовой Зои Александровны, Сысоеой Нины Николаевны. На суд зрителей были представлены разнообразные изделия – это вышитые картины, панно, бисер, картины, написанные маслом, гуашью.</w:t>
      </w:r>
    </w:p>
    <w:p w:rsidR="00636FF9" w:rsidRDefault="00636FF9" w:rsidP="006D1AAD">
      <w:pPr>
        <w:jc w:val="both"/>
        <w:rPr>
          <w:noProof/>
        </w:rPr>
      </w:pPr>
    </w:p>
    <w:p w:rsidR="00636FF9" w:rsidRDefault="00636FF9" w:rsidP="006D1AAD">
      <w:pPr>
        <w:jc w:val="both"/>
      </w:pPr>
      <w:r>
        <w:rPr>
          <w:noProof/>
        </w:rPr>
        <w:pict>
          <v:shape id="Рисунок 6" o:spid="_x0000_s1029" type="#_x0000_t75" style="position:absolute;left:0;text-align:left;margin-left:252.45pt;margin-top:13.4pt;width:215.25pt;height:160.5pt;z-index:-251659776;visibility:visible" wrapcoords="-75 0 -75 21499 21600 21499 21600 0 -75 0">
            <v:imagedata r:id="rId7" o:title=""/>
            <w10:wrap type="through"/>
          </v:shape>
        </w:pict>
      </w:r>
    </w:p>
    <w:p w:rsidR="00636FF9" w:rsidRDefault="00636FF9" w:rsidP="006D1AAD">
      <w:pPr>
        <w:jc w:val="both"/>
      </w:pPr>
      <w:r>
        <w:rPr>
          <w:noProof/>
        </w:rPr>
        <w:pict>
          <v:shape id="Рисунок 5" o:spid="_x0000_s1030" type="#_x0000_t75" style="position:absolute;left:0;text-align:left;margin-left:-.3pt;margin-top:3.35pt;width:232pt;height:156.75pt;z-index:-251660800;visibility:visible" wrapcoords="-70 0 -70 21497 21600 21497 21600 0 -70 0">
            <v:imagedata r:id="rId8" o:title=""/>
            <w10:wrap type="through"/>
          </v:shape>
        </w:pict>
      </w: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  <w:r>
        <w:t xml:space="preserve">     </w:t>
      </w:r>
    </w:p>
    <w:p w:rsidR="00636FF9" w:rsidRDefault="00636FF9" w:rsidP="006D1AAD">
      <w:pPr>
        <w:jc w:val="both"/>
      </w:pPr>
      <w:r>
        <w:rPr>
          <w:noProof/>
        </w:rPr>
        <w:pict>
          <v:shape id="_x0000_s1031" type="#_x0000_t75" style="position:absolute;left:0;text-align:left;margin-left:-.3pt;margin-top:7.8pt;width:247.1pt;height:185.25pt;z-index:-251658752;visibility:visible" wrapcoords="-66 0 -66 21513 21600 21513 21600 0 -66 0">
            <v:imagedata r:id="rId9" o:title=""/>
            <w10:wrap type="through"/>
          </v:shape>
        </w:pict>
      </w:r>
      <w:r>
        <w:t xml:space="preserve">       22 марта – национальный татарский праздник «Навруз».  Нашими гостями стали сюмсинские татары. </w:t>
      </w:r>
    </w:p>
    <w:p w:rsidR="00636FF9" w:rsidRDefault="00636FF9" w:rsidP="006D1AAD">
      <w:pPr>
        <w:jc w:val="both"/>
      </w:pPr>
      <w:r>
        <w:rPr>
          <w:noProof/>
        </w:rPr>
        <w:pict>
          <v:shape id="_x0000_s1032" type="#_x0000_t75" style="position:absolute;left:0;text-align:left;margin-left:9pt;margin-top:6.15pt;width:194.25pt;height:145.5pt;z-index:-251657728;visibility:visible" wrapcoords="-83 0 -83 21489 21600 21489 21600 0 -83 0">
            <v:imagedata r:id="rId10" o:title=""/>
            <w10:wrap type="through"/>
          </v:shape>
        </w:pict>
      </w:r>
    </w:p>
    <w:p w:rsidR="00636FF9" w:rsidRDefault="00636FF9" w:rsidP="006D1AAD">
      <w:pPr>
        <w:jc w:val="both"/>
      </w:pPr>
      <w:r>
        <w:t xml:space="preserve">       25 марта удивила посетителей выставочного зала дома ремесел выставка Семушина Александра Александровича «Весенняя фантазия». Автор выставки увлекается фотографией. Экспонировались фото цветов. </w:t>
      </w:r>
    </w:p>
    <w:p w:rsidR="00636FF9" w:rsidRDefault="00636FF9" w:rsidP="006D1AAD">
      <w:pPr>
        <w:jc w:val="both"/>
      </w:pPr>
      <w:r>
        <w:rPr>
          <w:noProof/>
        </w:rPr>
        <w:pict>
          <v:shape id="_x0000_s1033" type="#_x0000_t75" style="position:absolute;left:0;text-align:left;margin-left:156.45pt;margin-top:5.4pt;width:254.25pt;height:190.5pt;z-index:-251656704;visibility:visible" wrapcoords="-64 0 -64 21515 21600 21515 21600 0 -64 0">
            <v:imagedata r:id="rId11" o:title=""/>
            <w10:wrap type="through"/>
          </v:shape>
        </w:pict>
      </w: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  <w:r>
        <w:rPr>
          <w:noProof/>
        </w:rPr>
        <w:pict>
          <v:shape id="_x0000_s1034" type="#_x0000_t75" style="position:absolute;left:0;text-align:left;margin-left:22.3pt;margin-top:-45.4pt;width:90.5pt;height:190.5pt;z-index:-251655680;visibility:visible" wrapcoords="0 0 0 21421 21600 21421 21600 0 0 0">
            <v:imagedata r:id="rId12" o:title=""/>
            <w10:wrap type="through"/>
          </v:shape>
        </w:pict>
      </w: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  <w:r>
        <w:rPr>
          <w:noProof/>
        </w:rPr>
        <w:pict>
          <v:shape id="_x0000_s1035" type="#_x0000_t75" style="position:absolute;left:0;text-align:left;margin-left:239.3pt;margin-top:96.65pt;width:220.15pt;height:146.25pt;z-index:-251654656;visibility:visible" wrapcoords="-73 0 -73 21489 21600 21489 21600 0 -73 0">
            <v:imagedata r:id="rId13" o:title=""/>
            <w10:wrap type="through"/>
          </v:shape>
        </w:pict>
      </w:r>
      <w:r>
        <w:rPr>
          <w:noProof/>
        </w:rPr>
        <w:pict>
          <v:shape id="Рисунок 7" o:spid="_x0000_s1036" type="#_x0000_t75" style="position:absolute;left:0;text-align:left;margin-left:3.55pt;margin-top:-4.7pt;width:148.3pt;height:198pt;z-index:-251653632;visibility:visible" wrapcoords="0 0 0 21491 21600 21491 21600 0 0 0">
            <v:imagedata r:id="rId14" o:title=""/>
            <w10:wrap type="through"/>
          </v:shape>
        </w:pict>
      </w:r>
      <w:r>
        <w:t>21 марта – республиканская выставка изделий мастеров народного декоративно-прикладного искусства «Керамика и ткачество». На выставку представили 14 изделий по ткачеству – это панно, скатерти, сумочки, обереги, салфетки. Авторы Арасланова Татьяна Минмулловна, Дмитриева Екатерина Николаевна, Назарова Гульнара Насировна.</w:t>
      </w: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</w:p>
    <w:p w:rsidR="00636FF9" w:rsidRDefault="00636FF9" w:rsidP="006D1AAD">
      <w:pPr>
        <w:jc w:val="both"/>
      </w:pPr>
      <w:r>
        <w:t>Директор МБУК «ЦДПИ и Р»</w:t>
      </w:r>
    </w:p>
    <w:p w:rsidR="00636FF9" w:rsidRDefault="00636FF9" w:rsidP="006D1AAD">
      <w:pPr>
        <w:jc w:val="both"/>
      </w:pPr>
      <w:r>
        <w:t>Л.В.Бекмансурова</w:t>
      </w:r>
    </w:p>
    <w:sectPr w:rsidR="00636FF9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6EA"/>
    <w:rsid w:val="00020C48"/>
    <w:rsid w:val="0003274E"/>
    <w:rsid w:val="00032873"/>
    <w:rsid w:val="000A45C6"/>
    <w:rsid w:val="000C17CA"/>
    <w:rsid w:val="000D5032"/>
    <w:rsid w:val="00105807"/>
    <w:rsid w:val="00154486"/>
    <w:rsid w:val="00181A8F"/>
    <w:rsid w:val="00590FED"/>
    <w:rsid w:val="00613416"/>
    <w:rsid w:val="0061448A"/>
    <w:rsid w:val="00636FF9"/>
    <w:rsid w:val="006D1AAD"/>
    <w:rsid w:val="007719DE"/>
    <w:rsid w:val="007E2082"/>
    <w:rsid w:val="00A42BAA"/>
    <w:rsid w:val="00C162C0"/>
    <w:rsid w:val="00CE0A12"/>
    <w:rsid w:val="00D556EA"/>
    <w:rsid w:val="00DE7150"/>
    <w:rsid w:val="00E46DA2"/>
    <w:rsid w:val="00E64235"/>
    <w:rsid w:val="00EE09D6"/>
    <w:rsid w:val="00F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E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396</TotalTime>
  <Pages>2</Pages>
  <Words>266</Words>
  <Characters>1521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2013-06-03T07:23:00Z</dcterms:created>
  <dcterms:modified xsi:type="dcterms:W3CDTF">2013-06-24T12:43:00Z</dcterms:modified>
</cp:coreProperties>
</file>